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920A4A" w:rsidP="00ED2649">
      <w:pPr>
        <w:rPr>
          <w:color w:val="262626"/>
          <w:lang w:val="en-US"/>
        </w:rPr>
      </w:pPr>
      <w:r>
        <w:rPr>
          <w:color w:val="262626"/>
          <w:lang w:val="en-US"/>
        </w:rPr>
        <w:t>0</w:t>
      </w:r>
      <w:r w:rsidR="0096103C">
        <w:rPr>
          <w:color w:val="262626"/>
          <w:lang w:val="en-US"/>
        </w:rPr>
        <w:t>7</w:t>
      </w:r>
      <w:r w:rsidR="00ED2649" w:rsidRPr="00F6439E">
        <w:rPr>
          <w:color w:val="262626"/>
          <w:lang w:val="en-US"/>
        </w:rPr>
        <w:t>/20</w:t>
      </w:r>
      <w:r>
        <w:rPr>
          <w:color w:val="262626"/>
          <w:lang w:val="en-US"/>
        </w:rPr>
        <w:t>23</w:t>
      </w:r>
    </w:p>
    <w:p w:rsidR="002918AB" w:rsidRPr="00F6439E" w:rsidRDefault="00920A4A" w:rsidP="00522FAB">
      <w:pPr>
        <w:rPr>
          <w:b/>
          <w:color w:val="262626"/>
          <w:lang w:val="en-US"/>
        </w:rPr>
      </w:pPr>
      <w:r>
        <w:rPr>
          <w:b/>
          <w:color w:val="262626"/>
          <w:lang w:val="en-US"/>
        </w:rPr>
        <w:t>Robert Adams</w:t>
      </w:r>
      <w:r w:rsidR="00A7475D" w:rsidRPr="00F6439E">
        <w:rPr>
          <w:b/>
          <w:color w:val="262626"/>
          <w:lang w:val="en-US"/>
        </w:rPr>
        <w:br/>
      </w:r>
      <w:r w:rsidR="000C0930">
        <w:rPr>
          <w:b/>
          <w:i/>
          <w:color w:val="262626"/>
          <w:lang w:val="en-US"/>
        </w:rPr>
        <w:t>Summer Nights, Walking</w:t>
      </w:r>
    </w:p>
    <w:p w:rsidR="00ED2649" w:rsidRPr="00F6439E" w:rsidRDefault="00ED2649" w:rsidP="00522FAB">
      <w:pPr>
        <w:rPr>
          <w:b/>
          <w:color w:val="262626"/>
          <w:lang w:val="en-US"/>
        </w:rPr>
      </w:pPr>
      <w:r w:rsidRPr="00F6439E">
        <w:rPr>
          <w:b/>
          <w:color w:val="262626"/>
          <w:lang w:val="en-US"/>
        </w:rPr>
        <w:t>Main description</w:t>
      </w:r>
    </w:p>
    <w:p w:rsidR="00195914" w:rsidRPr="00920A4A" w:rsidRDefault="000C0930" w:rsidP="00522FAB">
      <w:pPr>
        <w:rPr>
          <w:rFonts w:cs="Calibri"/>
          <w:color w:val="262626"/>
          <w:lang w:val="en-US" w:eastAsia="de-DE"/>
        </w:rPr>
      </w:pPr>
      <w:r w:rsidRPr="000C0930">
        <w:rPr>
          <w:rFonts w:cs="Calibri"/>
          <w:color w:val="262626"/>
          <w:lang w:val="en-US" w:eastAsia="de-DE"/>
        </w:rPr>
        <w:t>In the mid-1970s, </w:t>
      </w:r>
      <w:hyperlink r:id="rId5" w:history="1">
        <w:r w:rsidRPr="000C0930">
          <w:rPr>
            <w:rStyle w:val="Hyperlink"/>
            <w:rFonts w:cs="Calibri"/>
            <w:lang w:val="en-US" w:eastAsia="de-DE"/>
          </w:rPr>
          <w:t>Robert Adams</w:t>
        </w:r>
      </w:hyperlink>
      <w:r w:rsidRPr="000C0930">
        <w:rPr>
          <w:rFonts w:cs="Calibri"/>
          <w:color w:val="262626"/>
          <w:lang w:val="en-US" w:eastAsia="de-DE"/>
        </w:rPr>
        <w:t> began recording nocturnal scenes near his former home in Longmont, Colorado. Illuminated by moonlight and streetlamp, suburban houses, roads, sidewalks and fields seemed transfigured. 25 years after first publishing a sequence of these pictures in 1985 as </w:t>
      </w:r>
      <w:r w:rsidRPr="000C0930">
        <w:rPr>
          <w:rFonts w:cs="Calibri"/>
          <w:i/>
          <w:iCs/>
          <w:color w:val="262626"/>
          <w:lang w:val="en-US" w:eastAsia="de-DE"/>
        </w:rPr>
        <w:t>Summer Nights</w:t>
      </w:r>
      <w:r w:rsidRPr="000C0930">
        <w:rPr>
          <w:rFonts w:cs="Calibri"/>
          <w:color w:val="262626"/>
          <w:lang w:val="en-US" w:eastAsia="de-DE"/>
        </w:rPr>
        <w:t>, he revisited his project, amending its title and completely re-editing its contents to create a more disquieting and thus more accurate reflection of his experience. Hailed as a new classic, </w:t>
      </w:r>
      <w:r w:rsidRPr="000C0930">
        <w:rPr>
          <w:rFonts w:cs="Calibri"/>
          <w:i/>
          <w:iCs/>
          <w:color w:val="262626"/>
          <w:lang w:val="en-US" w:eastAsia="de-DE"/>
        </w:rPr>
        <w:t xml:space="preserve">Summer Nights, </w:t>
      </w:r>
      <w:proofErr w:type="spellStart"/>
      <w:r w:rsidRPr="000C0930">
        <w:rPr>
          <w:rFonts w:cs="Calibri"/>
          <w:i/>
          <w:iCs/>
          <w:color w:val="262626"/>
          <w:lang w:val="en-US" w:eastAsia="de-DE"/>
        </w:rPr>
        <w:t>Walking</w:t>
      </w:r>
      <w:r w:rsidRPr="000C0930">
        <w:rPr>
          <w:rFonts w:cs="Calibri"/>
          <w:color w:val="262626"/>
          <w:lang w:val="en-US" w:eastAsia="de-DE"/>
        </w:rPr>
        <w:t>went</w:t>
      </w:r>
      <w:proofErr w:type="spellEnd"/>
      <w:r w:rsidRPr="000C0930">
        <w:rPr>
          <w:rFonts w:cs="Calibri"/>
          <w:color w:val="262626"/>
          <w:lang w:val="en-US" w:eastAsia="de-DE"/>
        </w:rPr>
        <w:t xml:space="preserve"> out of print soon after it was published in 2009. This sensitively enlarged edition, printed with the same exquisite care as the original, makes this revered body of work available to a new audience.</w:t>
      </w:r>
      <w:r w:rsidR="00522FAB" w:rsidRPr="00920A4A">
        <w:rPr>
          <w:rFonts w:cs="Calibri"/>
          <w:color w:val="262626"/>
          <w:lang w:val="en-US" w:eastAsia="de-DE"/>
        </w:rPr>
        <w:br/>
      </w:r>
      <w:r w:rsidR="008E0242">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D2649" w:rsidRPr="005E2560" w:rsidRDefault="00ED2649" w:rsidP="00ED2649">
      <w:pPr>
        <w:rPr>
          <w:b/>
          <w:color w:val="262626"/>
          <w:lang w:val="en-US"/>
        </w:rPr>
      </w:pPr>
      <w:r w:rsidRPr="005E2560">
        <w:rPr>
          <w:b/>
          <w:color w:val="262626"/>
          <w:lang w:val="en-US"/>
        </w:rPr>
        <w:t>Biography</w:t>
      </w:r>
    </w:p>
    <w:p w:rsidR="00ED2649" w:rsidRPr="00920A4A" w:rsidRDefault="00920A4A" w:rsidP="00ED2649">
      <w:pPr>
        <w:rPr>
          <w:rFonts w:cs="Calibri"/>
          <w:color w:val="262626"/>
          <w:lang w:val="en-US" w:eastAsia="de-DE"/>
        </w:rPr>
      </w:pPr>
      <w:r w:rsidRPr="00920A4A">
        <w:rPr>
          <w:rFonts w:cs="Calibri"/>
          <w:color w:val="262626"/>
          <w:lang w:val="en-US" w:eastAsia="de-DE"/>
        </w:rPr>
        <w:t xml:space="preserve">Robert Adams was born in 1937 in Orange, New Jersey. After earning a PhD in English literature and teaching the subject for several years at Colorado College, he became a photographer in the mid-1960s. Adams has published more than 40 books of photographs, with the changing landscape of the American West as his primary subject; his books with </w:t>
      </w:r>
      <w:proofErr w:type="spellStart"/>
      <w:r w:rsidRPr="00920A4A">
        <w:rPr>
          <w:rFonts w:cs="Calibri"/>
          <w:color w:val="262626"/>
          <w:lang w:val="en-US" w:eastAsia="de-DE"/>
        </w:rPr>
        <w:t>Steidl</w:t>
      </w:r>
      <w:proofErr w:type="spellEnd"/>
      <w:r w:rsidRPr="00920A4A">
        <w:rPr>
          <w:rFonts w:cs="Calibri"/>
          <w:color w:val="262626"/>
          <w:lang w:val="en-US" w:eastAsia="de-DE"/>
        </w:rPr>
        <w:t xml:space="preserve"> include </w:t>
      </w:r>
      <w:r w:rsidRPr="00920A4A">
        <w:rPr>
          <w:rFonts w:cs="Calibri"/>
          <w:i/>
          <w:iCs/>
          <w:color w:val="262626"/>
          <w:lang w:val="en-US" w:eastAsia="de-DE"/>
        </w:rPr>
        <w:t>Gone?</w:t>
      </w:r>
      <w:r w:rsidRPr="00920A4A">
        <w:rPr>
          <w:rFonts w:cs="Calibri"/>
          <w:color w:val="262626"/>
          <w:lang w:val="en-US" w:eastAsia="de-DE"/>
        </w:rPr>
        <w:t> (2009), </w:t>
      </w:r>
      <w:r w:rsidRPr="00920A4A">
        <w:rPr>
          <w:rFonts w:cs="Calibri"/>
          <w:i/>
          <w:iCs/>
          <w:color w:val="262626"/>
          <w:lang w:val="en-US" w:eastAsia="de-DE"/>
        </w:rPr>
        <w:t xml:space="preserve">The Place We Live </w:t>
      </w:r>
      <w:r w:rsidRPr="00920A4A">
        <w:rPr>
          <w:rFonts w:cs="Calibri"/>
          <w:color w:val="262626"/>
          <w:lang w:val="en-US" w:eastAsia="de-DE"/>
        </w:rPr>
        <w:t>(2013) and </w:t>
      </w:r>
      <w:proofErr w:type="gramStart"/>
      <w:r w:rsidRPr="00920A4A">
        <w:rPr>
          <w:rFonts w:cs="Calibri"/>
          <w:i/>
          <w:iCs/>
          <w:color w:val="262626"/>
          <w:lang w:val="en-US" w:eastAsia="de-DE"/>
        </w:rPr>
        <w:t>From</w:t>
      </w:r>
      <w:proofErr w:type="gramEnd"/>
      <w:r w:rsidRPr="00920A4A">
        <w:rPr>
          <w:rFonts w:cs="Calibri"/>
          <w:i/>
          <w:iCs/>
          <w:color w:val="262626"/>
          <w:lang w:val="en-US" w:eastAsia="de-DE"/>
        </w:rPr>
        <w:t xml:space="preserve"> the Missouri West</w:t>
      </w:r>
      <w:r w:rsidRPr="00920A4A">
        <w:rPr>
          <w:rFonts w:cs="Calibri"/>
          <w:color w:val="262626"/>
          <w:lang w:val="en-US" w:eastAsia="de-DE"/>
        </w:rPr>
        <w:t> (2018). Adams lives and works with his wife in northwest Oregon.</w:t>
      </w:r>
      <w:r w:rsidR="006A3FC4" w:rsidRPr="00D14491">
        <w:rPr>
          <w:rFonts w:eastAsia="Times New Roman"/>
          <w:i/>
          <w:iCs/>
          <w:color w:val="262626"/>
          <w:spacing w:val="5"/>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rsidR="00D74A69" w:rsidRPr="000C0930" w:rsidRDefault="00920A4A" w:rsidP="00522FAB">
      <w:pPr>
        <w:rPr>
          <w:color w:val="262626"/>
          <w:lang w:val="en-US"/>
        </w:rPr>
      </w:pPr>
      <w:r>
        <w:rPr>
          <w:color w:val="262626"/>
          <w:lang w:val="en-US"/>
        </w:rPr>
        <w:t>Robert Adams</w:t>
      </w:r>
      <w:r w:rsidR="00522FAB">
        <w:rPr>
          <w:color w:val="262626"/>
          <w:lang w:val="en-US"/>
        </w:rPr>
        <w:br/>
      </w:r>
      <w:r w:rsidR="000C0930">
        <w:rPr>
          <w:i/>
          <w:iCs/>
          <w:color w:val="262626"/>
          <w:lang w:val="en-US"/>
        </w:rPr>
        <w:t>Summer Nights, Walking</w:t>
      </w:r>
      <w:r w:rsidR="00D74A69" w:rsidRPr="00F6439E">
        <w:rPr>
          <w:i/>
          <w:color w:val="262626"/>
          <w:lang w:val="en-US"/>
        </w:rPr>
        <w:br/>
      </w:r>
      <w:r w:rsidR="00D74A69" w:rsidRPr="00F6439E">
        <w:rPr>
          <w:color w:val="262626"/>
          <w:lang w:val="en-US"/>
        </w:rPr>
        <w:t>English</w:t>
      </w:r>
      <w:r w:rsidR="000D6DB3" w:rsidRPr="00F6439E">
        <w:rPr>
          <w:rFonts w:cs="MeliorBQ-Roman"/>
          <w:color w:val="262626"/>
          <w:lang w:val="en-US"/>
        </w:rPr>
        <w:br/>
      </w:r>
      <w:r w:rsidR="000C0930">
        <w:rPr>
          <w:color w:val="262626"/>
          <w:lang w:val="en-US"/>
        </w:rPr>
        <w:t>84</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sidR="000C0930">
        <w:rPr>
          <w:color w:val="262626"/>
          <w:lang w:val="en-US"/>
        </w:rPr>
        <w:t>69</w:t>
      </w:r>
      <w:r w:rsidR="00D74A69" w:rsidRPr="00F6439E">
        <w:rPr>
          <w:rFonts w:eastAsia="ApercuPro-Mono" w:cs="ApercuPro-Mono"/>
          <w:color w:val="262626"/>
          <w:lang w:val="en-US" w:eastAsia="de-DE"/>
        </w:rPr>
        <w:t xml:space="preserve"> </w:t>
      </w:r>
      <w:r>
        <w:rPr>
          <w:rFonts w:eastAsia="ApercuPro-Mono" w:cs="ApercuPro-Mono"/>
          <w:color w:val="262626"/>
          <w:lang w:val="en-US" w:eastAsia="de-DE"/>
        </w:rPr>
        <w:t>images</w:t>
      </w:r>
      <w:r w:rsidR="00ED2649" w:rsidRPr="00F6439E">
        <w:rPr>
          <w:color w:val="262626"/>
          <w:lang w:val="en-US"/>
        </w:rPr>
        <w:t xml:space="preserve">                                                                                                                                                                 </w:t>
      </w:r>
      <w:r w:rsidR="003A6570" w:rsidRPr="00F6439E">
        <w:rPr>
          <w:color w:val="262626"/>
          <w:lang w:val="en-US"/>
        </w:rPr>
        <w:t xml:space="preserve"> </w:t>
      </w:r>
      <w:r>
        <w:rPr>
          <w:color w:val="262626"/>
          <w:lang w:val="en-US"/>
        </w:rPr>
        <w:t>2</w:t>
      </w:r>
      <w:r w:rsidR="000C0930">
        <w:rPr>
          <w:color w:val="262626"/>
          <w:lang w:val="en-US"/>
        </w:rPr>
        <w:t>5.4</w:t>
      </w:r>
      <w:r w:rsidR="00522FAB" w:rsidRPr="00522FAB">
        <w:rPr>
          <w:color w:val="262626"/>
          <w:lang w:val="en-US"/>
        </w:rPr>
        <w:t xml:space="preserve"> x </w:t>
      </w:r>
      <w:r w:rsidR="000C0930">
        <w:rPr>
          <w:color w:val="262626"/>
          <w:lang w:val="en-US"/>
        </w:rPr>
        <w:t>25.7</w:t>
      </w:r>
      <w:r w:rsidR="00522FAB">
        <w:rPr>
          <w:color w:val="262626"/>
          <w:lang w:val="en-US"/>
        </w:rPr>
        <w:t xml:space="preserve"> </w:t>
      </w:r>
      <w:r w:rsidR="00FA47D0" w:rsidRPr="00F6439E">
        <w:rPr>
          <w:color w:val="262626"/>
          <w:lang w:val="en-US"/>
        </w:rPr>
        <w:t>cm</w:t>
      </w:r>
      <w:r w:rsidR="00ED2649" w:rsidRPr="00F6439E">
        <w:rPr>
          <w:color w:val="262626"/>
          <w:lang w:val="en-US"/>
        </w:rPr>
        <w:br/>
      </w:r>
      <w:r w:rsidR="00FA47D0" w:rsidRPr="00F6439E">
        <w:rPr>
          <w:color w:val="262626"/>
          <w:lang w:val="en-US"/>
        </w:rPr>
        <w:t>Hardback</w:t>
      </w:r>
      <w:r>
        <w:rPr>
          <w:color w:val="262626"/>
          <w:lang w:val="en-US"/>
        </w:rPr>
        <w:t xml:space="preserve"> / Clothbound</w:t>
      </w:r>
      <w:r w:rsidR="00ED2649" w:rsidRPr="00F6439E">
        <w:rPr>
          <w:color w:val="262626"/>
          <w:lang w:val="en-US"/>
        </w:rPr>
        <w:br/>
      </w:r>
      <w:r w:rsidR="00ED2649" w:rsidRPr="00F6439E">
        <w:rPr>
          <w:rFonts w:eastAsia="ApercuPro-Mono" w:cs="ApercuPro-Mono"/>
          <w:color w:val="262626"/>
          <w:lang w:val="en-US"/>
        </w:rPr>
        <w:t xml:space="preserve">€ </w:t>
      </w:r>
      <w:r>
        <w:rPr>
          <w:color w:val="262626"/>
          <w:lang w:val="en-US"/>
        </w:rPr>
        <w:t>55</w:t>
      </w:r>
      <w:r w:rsidR="00ED2649" w:rsidRPr="00F6439E">
        <w:rPr>
          <w:color w:val="262626"/>
          <w:lang w:val="en-US"/>
        </w:rPr>
        <w:t>.00</w:t>
      </w:r>
      <w:r w:rsidR="00ED2649" w:rsidRPr="00F6439E">
        <w:rPr>
          <w:color w:val="262626"/>
          <w:lang w:val="en-US"/>
        </w:rPr>
        <w:br/>
        <w:t xml:space="preserve">ISBN </w:t>
      </w:r>
      <w:r w:rsidR="000C0930" w:rsidRPr="000C0930">
        <w:rPr>
          <w:rFonts w:eastAsia="Times New Roman"/>
          <w:color w:val="262626"/>
          <w:spacing w:val="5"/>
          <w:shd w:val="clear" w:color="auto" w:fill="FFFFFF"/>
          <w:lang w:val="en-US" w:eastAsia="de-DE"/>
        </w:rPr>
        <w:t>978-3-95829-684-8</w:t>
      </w:r>
    </w:p>
    <w:sectPr w:rsidR="00D74A69" w:rsidRPr="000C0930"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699472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0930"/>
    <w:rsid w:val="000C2A58"/>
    <w:rsid w:val="000D45AF"/>
    <w:rsid w:val="000D6DB3"/>
    <w:rsid w:val="000E3D3B"/>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416B1F"/>
    <w:rsid w:val="0047343A"/>
    <w:rsid w:val="00490AD4"/>
    <w:rsid w:val="004B055D"/>
    <w:rsid w:val="004D02F1"/>
    <w:rsid w:val="005012E2"/>
    <w:rsid w:val="00522FAB"/>
    <w:rsid w:val="00523417"/>
    <w:rsid w:val="005267AB"/>
    <w:rsid w:val="00541658"/>
    <w:rsid w:val="005473D0"/>
    <w:rsid w:val="00583D02"/>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8E0242"/>
    <w:rsid w:val="00911CCF"/>
    <w:rsid w:val="00920A4A"/>
    <w:rsid w:val="009401F2"/>
    <w:rsid w:val="009421B8"/>
    <w:rsid w:val="00947AA4"/>
    <w:rsid w:val="0096103C"/>
    <w:rsid w:val="009730CB"/>
    <w:rsid w:val="009E33E2"/>
    <w:rsid w:val="00A022D5"/>
    <w:rsid w:val="00A15CEA"/>
    <w:rsid w:val="00A47271"/>
    <w:rsid w:val="00A739F4"/>
    <w:rsid w:val="00A7439F"/>
    <w:rsid w:val="00A7475D"/>
    <w:rsid w:val="00A763FD"/>
    <w:rsid w:val="00A8113B"/>
    <w:rsid w:val="00A966FE"/>
    <w:rsid w:val="00AA1624"/>
    <w:rsid w:val="00AD43D3"/>
    <w:rsid w:val="00B21DAC"/>
    <w:rsid w:val="00B95032"/>
    <w:rsid w:val="00BB109E"/>
    <w:rsid w:val="00BC0753"/>
    <w:rsid w:val="00BC2B32"/>
    <w:rsid w:val="00BF618B"/>
    <w:rsid w:val="00C2065C"/>
    <w:rsid w:val="00C37FEB"/>
    <w:rsid w:val="00C6378A"/>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46AA9"/>
    <w:rsid w:val="00E52226"/>
    <w:rsid w:val="00E811AD"/>
    <w:rsid w:val="00ED094F"/>
    <w:rsid w:val="00ED2649"/>
    <w:rsid w:val="00EF7C1C"/>
    <w:rsid w:val="00F412DC"/>
    <w:rsid w:val="00F6439E"/>
    <w:rsid w:val="00F70D4E"/>
    <w:rsid w:val="00F717FF"/>
    <w:rsid w:val="00F9643D"/>
    <w:rsid w:val="00FA4110"/>
    <w:rsid w:val="00FA47D0"/>
    <w:rsid w:val="00FC55B1"/>
    <w:rsid w:val="00FD2A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B8117"/>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teidl.de/Artists/Robert-Adams-0611173942.html?SID=7WXnkwIdb5fe"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230</Words>
  <Characters>1450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3</cp:revision>
  <cp:lastPrinted>2019-11-12T14:17:00Z</cp:lastPrinted>
  <dcterms:created xsi:type="dcterms:W3CDTF">2023-07-13T13:58:00Z</dcterms:created>
  <dcterms:modified xsi:type="dcterms:W3CDTF">2023-08-14T14:22:00Z</dcterms:modified>
</cp:coreProperties>
</file>