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920A4A" w:rsidP="00ED2649">
      <w:pPr>
        <w:rPr>
          <w:color w:val="262626"/>
          <w:lang w:val="en-US"/>
        </w:rPr>
      </w:pPr>
      <w:r>
        <w:rPr>
          <w:color w:val="262626"/>
          <w:lang w:val="en-US"/>
        </w:rPr>
        <w:t>0</w:t>
      </w:r>
      <w:r w:rsidR="00A817FD">
        <w:rPr>
          <w:color w:val="262626"/>
          <w:lang w:val="en-US"/>
        </w:rPr>
        <w:t>7</w:t>
      </w:r>
      <w:r w:rsidR="00ED2649" w:rsidRPr="00F6439E">
        <w:rPr>
          <w:color w:val="262626"/>
          <w:lang w:val="en-US"/>
        </w:rPr>
        <w:t>/20</w:t>
      </w:r>
      <w:r>
        <w:rPr>
          <w:color w:val="262626"/>
          <w:lang w:val="en-US"/>
        </w:rPr>
        <w:t>23</w:t>
      </w:r>
    </w:p>
    <w:p w:rsidR="002918AB" w:rsidRPr="00F6439E" w:rsidRDefault="00920A4A" w:rsidP="00522FAB">
      <w:pPr>
        <w:rPr>
          <w:b/>
          <w:color w:val="262626"/>
          <w:lang w:val="en-US"/>
        </w:rPr>
      </w:pPr>
      <w:r>
        <w:rPr>
          <w:b/>
          <w:color w:val="262626"/>
          <w:lang w:val="en-US"/>
        </w:rPr>
        <w:t>Robert Adams</w:t>
      </w:r>
      <w:r w:rsidR="00A7475D" w:rsidRPr="00F6439E">
        <w:rPr>
          <w:b/>
          <w:color w:val="262626"/>
          <w:lang w:val="en-US"/>
        </w:rPr>
        <w:br/>
      </w:r>
      <w:r>
        <w:rPr>
          <w:b/>
          <w:i/>
          <w:color w:val="262626"/>
          <w:lang w:val="en-US"/>
        </w:rPr>
        <w:t>On Lookout Mountain</w:t>
      </w:r>
    </w:p>
    <w:p w:rsidR="00ED2649" w:rsidRPr="00F6439E" w:rsidRDefault="00ED2649" w:rsidP="00522FAB">
      <w:pPr>
        <w:rPr>
          <w:b/>
          <w:color w:val="262626"/>
          <w:lang w:val="en-US"/>
        </w:rPr>
      </w:pPr>
      <w:r w:rsidRPr="00F6439E">
        <w:rPr>
          <w:b/>
          <w:color w:val="262626"/>
          <w:lang w:val="en-US"/>
        </w:rPr>
        <w:t>Main description</w:t>
      </w:r>
    </w:p>
    <w:p w:rsidR="00195914" w:rsidRPr="00920A4A" w:rsidRDefault="00920A4A" w:rsidP="00522FAB">
      <w:pPr>
        <w:rPr>
          <w:rFonts w:cs="Calibri"/>
          <w:color w:val="262626"/>
          <w:lang w:val="en-US" w:eastAsia="de-DE"/>
        </w:rPr>
      </w:pPr>
      <w:r w:rsidRPr="00920A4A">
        <w:rPr>
          <w:rFonts w:cs="Calibri"/>
          <w:color w:val="262626"/>
          <w:lang w:val="en-US" w:eastAsia="de-DE"/>
        </w:rPr>
        <w:t>The view from Lookout Mountain west of Denver is of natural forms and our imprint on them, of the timeless and the passing. Generations have made their way there to find perspective on the city and the plains beyond. </w:t>
      </w:r>
      <w:hyperlink r:id="rId5" w:history="1">
        <w:r w:rsidRPr="00920A4A">
          <w:rPr>
            <w:rStyle w:val="Hyperlink"/>
            <w:rFonts w:cs="Calibri"/>
            <w:lang w:val="en-US" w:eastAsia="de-DE"/>
          </w:rPr>
          <w:t>Robert Adams</w:t>
        </w:r>
      </w:hyperlink>
      <w:r w:rsidRPr="00920A4A">
        <w:rPr>
          <w:rFonts w:cs="Calibri"/>
          <w:color w:val="262626"/>
          <w:lang w:val="en-US" w:eastAsia="de-DE"/>
        </w:rPr>
        <w:t> photographed from the overlook in 1970, and again in 1984. For this volume, he has assembled a selection of views which document a complex location that inspires both hope and despair.</w:t>
      </w:r>
      <w:r w:rsidR="00522FAB" w:rsidRPr="00920A4A">
        <w:rPr>
          <w:rFonts w:cs="Calibri"/>
          <w:color w:val="262626"/>
          <w:lang w:val="en-US" w:eastAsia="de-DE"/>
        </w:rPr>
        <w:br/>
      </w:r>
      <w:r w:rsidR="00CE2C8F">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920A4A" w:rsidRDefault="00920A4A" w:rsidP="00ED2649">
      <w:pPr>
        <w:rPr>
          <w:rFonts w:cs="Calibri"/>
          <w:color w:val="262626"/>
          <w:lang w:val="en-US" w:eastAsia="de-DE"/>
        </w:rPr>
      </w:pPr>
      <w:r w:rsidRPr="00920A4A">
        <w:rPr>
          <w:rFonts w:cs="Calibri"/>
          <w:color w:val="262626"/>
          <w:lang w:val="en-US" w:eastAsia="de-DE"/>
        </w:rPr>
        <w:t>Robert Adams was born in 1937 in Orange, New Jersey. After earning a PhD in English literature and teaching the subject for several years at Colorado College, he became a photographer in the mid-1960s. Adams has published more than 40 books of photographs, with the changing landscape of the American West as his primary subject; his books with Steidl include </w:t>
      </w:r>
      <w:r w:rsidRPr="00920A4A">
        <w:rPr>
          <w:rFonts w:cs="Calibri"/>
          <w:i/>
          <w:iCs/>
          <w:color w:val="262626"/>
          <w:lang w:val="en-US" w:eastAsia="de-DE"/>
        </w:rPr>
        <w:t>Gone?</w:t>
      </w:r>
      <w:r w:rsidRPr="00920A4A">
        <w:rPr>
          <w:rFonts w:cs="Calibri"/>
          <w:color w:val="262626"/>
          <w:lang w:val="en-US" w:eastAsia="de-DE"/>
        </w:rPr>
        <w:t> (2009), </w:t>
      </w:r>
      <w:r w:rsidRPr="00920A4A">
        <w:rPr>
          <w:rFonts w:cs="Calibri"/>
          <w:i/>
          <w:iCs/>
          <w:color w:val="262626"/>
          <w:lang w:val="en-US" w:eastAsia="de-DE"/>
        </w:rPr>
        <w:t xml:space="preserve">The Place We Live </w:t>
      </w:r>
      <w:r w:rsidRPr="00920A4A">
        <w:rPr>
          <w:rFonts w:cs="Calibri"/>
          <w:color w:val="262626"/>
          <w:lang w:val="en-US" w:eastAsia="de-DE"/>
        </w:rPr>
        <w:t>(2013) and </w:t>
      </w:r>
      <w:r w:rsidRPr="00920A4A">
        <w:rPr>
          <w:rFonts w:cs="Calibri"/>
          <w:i/>
          <w:iCs/>
          <w:color w:val="262626"/>
          <w:lang w:val="en-US" w:eastAsia="de-DE"/>
        </w:rPr>
        <w:t>From the Missouri West</w:t>
      </w:r>
      <w:r w:rsidRPr="00920A4A">
        <w:rPr>
          <w:rFonts w:cs="Calibri"/>
          <w:color w:val="262626"/>
          <w:lang w:val="en-US" w:eastAsia="de-DE"/>
        </w:rPr>
        <w:t> (2018). Adams lives and works with his wife in northwest Oregon.</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920A4A" w:rsidRDefault="00920A4A" w:rsidP="00522FAB">
      <w:pPr>
        <w:rPr>
          <w:color w:val="262626"/>
          <w:lang w:val="en-US"/>
        </w:rPr>
      </w:pPr>
      <w:r>
        <w:rPr>
          <w:color w:val="262626"/>
          <w:lang w:val="en-US"/>
        </w:rPr>
        <w:t>Robert Adams</w:t>
      </w:r>
      <w:r w:rsidR="00522FAB">
        <w:rPr>
          <w:color w:val="262626"/>
          <w:lang w:val="en-US"/>
        </w:rPr>
        <w:br/>
      </w:r>
      <w:r>
        <w:rPr>
          <w:i/>
          <w:iCs/>
          <w:color w:val="262626"/>
          <w:lang w:val="en-US"/>
        </w:rPr>
        <w:t>On Lookout Mountain</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Pr>
          <w:color w:val="262626"/>
          <w:lang w:val="en-US"/>
        </w:rPr>
        <w:t>36</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21</w:t>
      </w:r>
      <w:r w:rsidR="00D74A69" w:rsidRPr="00F6439E">
        <w:rPr>
          <w:rFonts w:eastAsia="ApercuPro-Mono" w:cs="ApercuPro-Mono"/>
          <w:color w:val="262626"/>
          <w:lang w:val="en-US" w:eastAsia="de-DE"/>
        </w:rPr>
        <w:t xml:space="preserve"> </w:t>
      </w:r>
      <w:r>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Pr>
          <w:color w:val="262626"/>
          <w:lang w:val="en-US"/>
        </w:rPr>
        <w:t>28</w:t>
      </w:r>
      <w:r w:rsidR="00522FAB" w:rsidRPr="00522FAB">
        <w:rPr>
          <w:color w:val="262626"/>
          <w:lang w:val="en-US"/>
        </w:rPr>
        <w:t xml:space="preserve"> x </w:t>
      </w:r>
      <w:r>
        <w:rPr>
          <w:color w:val="262626"/>
          <w:lang w:val="en-US"/>
        </w:rPr>
        <w:t>3</w:t>
      </w:r>
      <w:r w:rsidR="00522FAB" w:rsidRPr="00522FAB">
        <w:rPr>
          <w:color w:val="262626"/>
          <w:lang w:val="en-US"/>
        </w:rPr>
        <w:t>3</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Pr>
          <w:color w:val="262626"/>
          <w:lang w:val="en-US"/>
        </w:rPr>
        <w:t xml:space="preserve"> / Clothbound</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55</w:t>
      </w:r>
      <w:r w:rsidR="00ED2649" w:rsidRPr="00F6439E">
        <w:rPr>
          <w:color w:val="262626"/>
          <w:lang w:val="en-US"/>
        </w:rPr>
        <w:t>.00</w:t>
      </w:r>
      <w:r w:rsidR="00ED2649" w:rsidRPr="00F6439E">
        <w:rPr>
          <w:color w:val="262626"/>
          <w:lang w:val="en-US"/>
        </w:rPr>
        <w:br/>
        <w:t xml:space="preserve">ISBN </w:t>
      </w:r>
      <w:r w:rsidRPr="00920A4A">
        <w:rPr>
          <w:rFonts w:eastAsia="Times New Roman"/>
          <w:color w:val="262626"/>
          <w:spacing w:val="5"/>
          <w:shd w:val="clear" w:color="auto" w:fill="FFFFFF"/>
          <w:lang w:val="en-US" w:eastAsia="de-DE"/>
        </w:rPr>
        <w:t>978-3-95829-683-1</w:t>
      </w:r>
    </w:p>
    <w:sectPr w:rsidR="00D74A69" w:rsidRPr="00920A4A"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69947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C4EEE"/>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20A4A"/>
    <w:rsid w:val="009401F2"/>
    <w:rsid w:val="009421B8"/>
    <w:rsid w:val="00947AA4"/>
    <w:rsid w:val="009730CB"/>
    <w:rsid w:val="009E33E2"/>
    <w:rsid w:val="00A022D5"/>
    <w:rsid w:val="00A15CEA"/>
    <w:rsid w:val="00A47271"/>
    <w:rsid w:val="00A739F4"/>
    <w:rsid w:val="00A7439F"/>
    <w:rsid w:val="00A7475D"/>
    <w:rsid w:val="00A763FD"/>
    <w:rsid w:val="00A8113B"/>
    <w:rsid w:val="00A817FD"/>
    <w:rsid w:val="00A966FE"/>
    <w:rsid w:val="00AA1624"/>
    <w:rsid w:val="00AD43D3"/>
    <w:rsid w:val="00B21DAC"/>
    <w:rsid w:val="00B95032"/>
    <w:rsid w:val="00BB109E"/>
    <w:rsid w:val="00BC0753"/>
    <w:rsid w:val="00BC2B32"/>
    <w:rsid w:val="00BF618B"/>
    <w:rsid w:val="00C2065C"/>
    <w:rsid w:val="00C37FEB"/>
    <w:rsid w:val="00C6378A"/>
    <w:rsid w:val="00CC749A"/>
    <w:rsid w:val="00CE2C8F"/>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98310"/>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Artists/Robert-Adams-0611173942.html"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184</Words>
  <Characters>1164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3</cp:revision>
  <cp:lastPrinted>2019-11-12T14:17:00Z</cp:lastPrinted>
  <dcterms:created xsi:type="dcterms:W3CDTF">2023-07-13T13:57:00Z</dcterms:created>
  <dcterms:modified xsi:type="dcterms:W3CDTF">2023-08-14T14:23:00Z</dcterms:modified>
</cp:coreProperties>
</file>