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32328B75" w:rsidR="00ED2649" w:rsidRPr="0041062B" w:rsidRDefault="00D263D8" w:rsidP="00ED2649">
      <w:pPr>
        <w:rPr>
          <w:color w:val="262626"/>
        </w:rPr>
      </w:pPr>
      <w:r>
        <w:rPr>
          <w:color w:val="262626"/>
        </w:rPr>
        <w:t>07/2023</w:t>
      </w:r>
    </w:p>
    <w:p w14:paraId="7492D052" w14:textId="749A69DD" w:rsidR="002918AB" w:rsidRDefault="00535F77" w:rsidP="00ED2649">
      <w:pPr>
        <w:rPr>
          <w:b/>
          <w:i/>
          <w:color w:val="262626"/>
        </w:rPr>
      </w:pPr>
      <w:r>
        <w:rPr>
          <w:b/>
          <w:color w:val="262626"/>
        </w:rPr>
        <w:t>Lee Friedlander</w:t>
      </w:r>
      <w:r w:rsidR="00A7475D" w:rsidRPr="00ED4BB0">
        <w:rPr>
          <w:b/>
          <w:color w:val="262626"/>
        </w:rPr>
        <w:br/>
      </w:r>
      <w:proofErr w:type="spellStart"/>
      <w:r>
        <w:rPr>
          <w:b/>
          <w:i/>
          <w:color w:val="262626"/>
        </w:rPr>
        <w:t>Workers</w:t>
      </w:r>
      <w:proofErr w:type="spellEnd"/>
    </w:p>
    <w:p w14:paraId="3F4EC7C9" w14:textId="4127C0EC" w:rsidR="00ED6088" w:rsidRPr="00D263D8" w:rsidRDefault="00535F77" w:rsidP="00ED6088">
      <w:pPr>
        <w:rPr>
          <w:b/>
          <w:color w:val="262626"/>
        </w:rPr>
      </w:pPr>
      <w:r w:rsidRPr="00D263D8">
        <w:rPr>
          <w:b/>
          <w:color w:val="262626"/>
        </w:rPr>
        <w:t>Main Description / Beschreibung</w:t>
      </w:r>
    </w:p>
    <w:p w14:paraId="3DCE5D8C" w14:textId="1833DD65" w:rsidR="00535F77" w:rsidRPr="00535F77" w:rsidRDefault="00535F77" w:rsidP="00A01C89">
      <w:pPr>
        <w:spacing w:after="0"/>
        <w:rPr>
          <w:sz w:val="24"/>
          <w:szCs w:val="24"/>
          <w:lang w:val="en-US" w:eastAsia="de-DE"/>
        </w:rPr>
      </w:pPr>
      <w:r w:rsidRPr="00535F77">
        <w:rPr>
          <w:lang w:val="en-US"/>
        </w:rPr>
        <w:t xml:space="preserve">In the capstone volume of his epic series “The Human Clay,” </w:t>
      </w:r>
      <w:r w:rsidR="007D0779">
        <w:rPr>
          <w:lang w:val="en-US"/>
        </w:rPr>
        <w:t xml:space="preserve">Lee Friedlander </w:t>
      </w:r>
      <w:r w:rsidRPr="00535F77">
        <w:rPr>
          <w:lang w:val="en-US"/>
        </w:rPr>
        <w:t xml:space="preserve">has created an ode to people who work. Drawn from his incomparable archive are photographs of individuals laboring on the street and on stage, as well as in the field, in factories and in fluorescent-lit offices. Performers, salespeople and athletes alike are observed both in action and at rest by Friedlander’s uncanny eye. Opera singers are caught mid-aria, models primp backstage, mechanics tinker and </w:t>
      </w:r>
      <w:proofErr w:type="gramStart"/>
      <w:r w:rsidRPr="00535F77">
        <w:rPr>
          <w:lang w:val="en-US"/>
        </w:rPr>
        <w:t>telemarketers</w:t>
      </w:r>
      <w:proofErr w:type="gramEnd"/>
      <w:r w:rsidRPr="00535F77">
        <w:rPr>
          <w:lang w:val="en-US"/>
        </w:rPr>
        <w:t xml:space="preserve"> hustle. Spanning six decades, this humanizing compilation features over 250 photographs, many appearing here for the first time in print. </w:t>
      </w:r>
    </w:p>
    <w:p w14:paraId="1AC24053" w14:textId="77777777" w:rsidR="00535F77" w:rsidRPr="00535F77" w:rsidRDefault="00535F77" w:rsidP="00A01C89">
      <w:pPr>
        <w:spacing w:after="0"/>
        <w:rPr>
          <w:rFonts w:eastAsia="Times New Roman" w:cs="Calibri"/>
          <w:iCs/>
          <w:color w:val="262626"/>
          <w:lang w:val="en-US" w:eastAsia="de-DE"/>
        </w:rPr>
      </w:pPr>
    </w:p>
    <w:p w14:paraId="7F73706C" w14:textId="77777777" w:rsidR="00A01C89" w:rsidRPr="00690590" w:rsidRDefault="00A01C89" w:rsidP="00A01C89">
      <w:pPr>
        <w:spacing w:after="0"/>
      </w:pPr>
      <w:r w:rsidRPr="00690590">
        <w:t>Für seine berühmte Publikationsreihe "The Human Clay" hat Lee Friedlander neue und alte Fotografien thematisch gruppiert. "</w:t>
      </w:r>
      <w:proofErr w:type="spellStart"/>
      <w:r w:rsidRPr="00690590">
        <w:t>Workers</w:t>
      </w:r>
      <w:proofErr w:type="spellEnd"/>
      <w:r w:rsidRPr="00690590">
        <w:t>", der Abschlussband, zeigt Menschen bei der Arbeit. Zeigt sie auf dem Feld, auf der Straße, im Büro oder auf der Bühne, zeigt sie wie sie Schuhe putzen, Autos reparieren, Essen servieren, Vorträge halten, Politik machen, wie sie pflügen, verkaufen, fotografieren, schreiben, telefonieren, singen oder einfach nur nachdenken. Dieses Buch umfasst sechs Jahrzehnt und enthält über 250 Fotografien, von denen viele zum ersten Mal in gedruckter Form erscheinen.</w:t>
      </w:r>
    </w:p>
    <w:p w14:paraId="0AACD4F0" w14:textId="77777777" w:rsidR="00A01C89" w:rsidRDefault="00A01C89" w:rsidP="00A01C89">
      <w:pPr>
        <w:spacing w:after="0"/>
      </w:pPr>
    </w:p>
    <w:p w14:paraId="4C53365F" w14:textId="292A7FF4" w:rsidR="00195914" w:rsidRPr="00ED4BB0" w:rsidRDefault="00502757"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29798400" w:rsidR="00ED2649" w:rsidRPr="00D263D8" w:rsidRDefault="00535F77" w:rsidP="00ED2649">
      <w:pPr>
        <w:rPr>
          <w:b/>
          <w:color w:val="262626"/>
          <w:lang w:val="en-US"/>
        </w:rPr>
      </w:pPr>
      <w:r w:rsidRPr="00D263D8">
        <w:rPr>
          <w:b/>
          <w:color w:val="262626"/>
          <w:lang w:val="en-US"/>
        </w:rPr>
        <w:t>Biography</w:t>
      </w:r>
    </w:p>
    <w:p w14:paraId="4CB9FF52" w14:textId="77777777" w:rsidR="00535F77" w:rsidRPr="00535F77" w:rsidRDefault="00535F77" w:rsidP="00535F77">
      <w:pPr>
        <w:spacing w:after="0" w:line="240" w:lineRule="auto"/>
        <w:rPr>
          <w:rFonts w:asciiTheme="minorHAnsi" w:eastAsia="Times New Roman" w:hAnsiTheme="minorHAnsi" w:cstheme="minorHAnsi"/>
          <w:lang w:val="en-US" w:eastAsia="de-DE"/>
        </w:rPr>
      </w:pPr>
      <w:r w:rsidRPr="00D263D8">
        <w:rPr>
          <w:rFonts w:asciiTheme="minorHAnsi" w:eastAsia="Times New Roman" w:hAnsiTheme="minorHAnsi" w:cstheme="minorHAnsi"/>
          <w:lang w:val="en-US" w:eastAsia="de-DE"/>
        </w:rPr>
        <w:t xml:space="preserve">Lee Friedlander was born in 1934 in Aberdeen, Washington. </w:t>
      </w:r>
      <w:r w:rsidRPr="00535F77">
        <w:rPr>
          <w:rFonts w:asciiTheme="minorHAnsi" w:eastAsia="Times New Roman" w:hAnsiTheme="minorHAnsi" w:cstheme="minorHAnsi"/>
          <w:lang w:val="en-US" w:eastAsia="de-DE"/>
        </w:rPr>
        <w:t xml:space="preserve">In 1948 he began to photograph seriously and by the 1960s had become widely recognized for his all-encompassing portrayals of the American social landscape—a term he coined. Friedlander’s influential work has been the subject of many seminal exhibitions, including “New Documents” and “Mirrors and Windows,” both organized by John Szarkowski at the Museum of Modern Art, and more than 50 books, including </w:t>
      </w:r>
      <w:r w:rsidRPr="00535F77">
        <w:rPr>
          <w:rFonts w:asciiTheme="minorHAnsi" w:eastAsia="Times New Roman" w:hAnsiTheme="minorHAnsi" w:cstheme="minorHAnsi"/>
          <w:i/>
          <w:iCs/>
          <w:lang w:val="en-US" w:eastAsia="de-DE"/>
        </w:rPr>
        <w:t>Self Portrait</w:t>
      </w:r>
      <w:r w:rsidRPr="00535F77">
        <w:rPr>
          <w:rFonts w:asciiTheme="minorHAnsi" w:eastAsia="Times New Roman" w:hAnsiTheme="minorHAnsi" w:cstheme="minorHAnsi"/>
          <w:lang w:val="en-US" w:eastAsia="de-DE"/>
        </w:rPr>
        <w:t xml:space="preserve"> (1970), </w:t>
      </w:r>
      <w:r w:rsidRPr="00535F77">
        <w:rPr>
          <w:rFonts w:asciiTheme="minorHAnsi" w:eastAsia="Times New Roman" w:hAnsiTheme="minorHAnsi" w:cstheme="minorHAnsi"/>
          <w:i/>
          <w:iCs/>
          <w:lang w:val="en-US" w:eastAsia="de-DE"/>
        </w:rPr>
        <w:t>The American Monument</w:t>
      </w:r>
      <w:r w:rsidRPr="00535F77">
        <w:rPr>
          <w:rFonts w:asciiTheme="minorHAnsi" w:eastAsia="Times New Roman" w:hAnsiTheme="minorHAnsi" w:cstheme="minorHAnsi"/>
          <w:lang w:val="en-US" w:eastAsia="de-DE"/>
        </w:rPr>
        <w:t xml:space="preserve"> (1976), </w:t>
      </w:r>
      <w:r w:rsidRPr="00535F77">
        <w:rPr>
          <w:rFonts w:asciiTheme="minorHAnsi" w:eastAsia="Times New Roman" w:hAnsiTheme="minorHAnsi" w:cstheme="minorHAnsi"/>
          <w:i/>
          <w:iCs/>
          <w:lang w:val="en-US" w:eastAsia="de-DE"/>
        </w:rPr>
        <w:t>Factory Valleys</w:t>
      </w:r>
      <w:r w:rsidRPr="00535F77">
        <w:rPr>
          <w:rFonts w:asciiTheme="minorHAnsi" w:eastAsia="Times New Roman" w:hAnsiTheme="minorHAnsi" w:cstheme="minorHAnsi"/>
          <w:lang w:val="en-US" w:eastAsia="de-DE"/>
        </w:rPr>
        <w:t xml:space="preserve"> (1982), </w:t>
      </w:r>
      <w:r w:rsidRPr="00535F77">
        <w:rPr>
          <w:rFonts w:asciiTheme="minorHAnsi" w:eastAsia="Times New Roman" w:hAnsiTheme="minorHAnsi" w:cstheme="minorHAnsi"/>
          <w:i/>
          <w:iCs/>
          <w:lang w:val="en-US" w:eastAsia="de-DE"/>
        </w:rPr>
        <w:t>Sticks and Stones</w:t>
      </w:r>
      <w:r w:rsidRPr="00535F77">
        <w:rPr>
          <w:rFonts w:asciiTheme="minorHAnsi" w:eastAsia="Times New Roman" w:hAnsiTheme="minorHAnsi" w:cstheme="minorHAnsi"/>
          <w:lang w:val="en-US" w:eastAsia="de-DE"/>
        </w:rPr>
        <w:t xml:space="preserve"> (2004) and </w:t>
      </w:r>
      <w:r w:rsidRPr="00535F77">
        <w:rPr>
          <w:rFonts w:asciiTheme="minorHAnsi" w:eastAsia="Times New Roman" w:hAnsiTheme="minorHAnsi" w:cstheme="minorHAnsi"/>
          <w:i/>
          <w:iCs/>
          <w:lang w:val="en-US" w:eastAsia="de-DE"/>
        </w:rPr>
        <w:t>America By Car</w:t>
      </w:r>
      <w:r w:rsidRPr="00535F77">
        <w:rPr>
          <w:rFonts w:asciiTheme="minorHAnsi" w:eastAsia="Times New Roman" w:hAnsiTheme="minorHAnsi" w:cstheme="minorHAnsi"/>
          <w:lang w:val="en-US" w:eastAsia="de-DE"/>
        </w:rPr>
        <w:t xml:space="preserve"> (2010) and </w:t>
      </w:r>
      <w:r w:rsidRPr="00535F77">
        <w:rPr>
          <w:rFonts w:asciiTheme="minorHAnsi" w:eastAsia="Times New Roman" w:hAnsiTheme="minorHAnsi" w:cstheme="minorHAnsi"/>
          <w:i/>
          <w:iCs/>
          <w:lang w:val="en-US" w:eastAsia="de-DE"/>
        </w:rPr>
        <w:t>Chain Link</w:t>
      </w:r>
      <w:r w:rsidRPr="00535F77">
        <w:rPr>
          <w:rFonts w:asciiTheme="minorHAnsi" w:eastAsia="Times New Roman" w:hAnsiTheme="minorHAnsi" w:cstheme="minorHAnsi"/>
          <w:lang w:val="en-US" w:eastAsia="de-DE"/>
        </w:rPr>
        <w:t xml:space="preserve"> (2017).</w:t>
      </w:r>
    </w:p>
    <w:p w14:paraId="47C411FB" w14:textId="66ECDF00" w:rsidR="00747C62" w:rsidRDefault="00747C62" w:rsidP="000D592E">
      <w:pPr>
        <w:spacing w:after="0"/>
        <w:rPr>
          <w:rFonts w:asciiTheme="minorHAnsi" w:eastAsia="Times New Roman" w:hAnsiTheme="minorHAnsi" w:cstheme="minorHAnsi"/>
          <w:lang w:val="en-US" w:eastAsia="de-DE"/>
        </w:rPr>
      </w:pPr>
    </w:p>
    <w:p w14:paraId="2833FA70" w14:textId="77777777" w:rsidR="008F49AC" w:rsidRDefault="008F49AC" w:rsidP="000D592E">
      <w:pPr>
        <w:spacing w:after="0"/>
        <w:rPr>
          <w:rFonts w:asciiTheme="minorHAnsi" w:eastAsia="Times New Roman" w:hAnsiTheme="minorHAnsi" w:cstheme="minorHAnsi"/>
          <w:lang w:val="en-US" w:eastAsia="de-DE"/>
        </w:rPr>
      </w:pPr>
    </w:p>
    <w:p w14:paraId="4D7D0A66" w14:textId="285F9EE6" w:rsidR="00ED2649" w:rsidRPr="00D263D8" w:rsidRDefault="00ED2649" w:rsidP="00ED2649">
      <w:pPr>
        <w:rPr>
          <w:rFonts w:cs="Calibri"/>
          <w:color w:val="262626"/>
          <w:lang w:val="en-US" w:eastAsia="de-DE"/>
        </w:rPr>
      </w:pPr>
      <w:r w:rsidRPr="00D263D8">
        <w:rPr>
          <w:b/>
          <w:color w:val="262626"/>
          <w:lang w:val="en-US"/>
        </w:rPr>
        <w:t>Bibliogra</w:t>
      </w:r>
      <w:r w:rsidR="00A01C89" w:rsidRPr="00D263D8">
        <w:rPr>
          <w:b/>
          <w:color w:val="262626"/>
          <w:lang w:val="en-US"/>
        </w:rPr>
        <w:t>phy</w:t>
      </w:r>
      <w:r w:rsidR="00ED6088" w:rsidRPr="00D263D8">
        <w:rPr>
          <w:b/>
          <w:color w:val="262626"/>
          <w:lang w:val="en-US"/>
        </w:rPr>
        <w:t xml:space="preserve"> </w:t>
      </w:r>
    </w:p>
    <w:p w14:paraId="3BC7C2D5" w14:textId="7A60434D" w:rsidR="000D592E" w:rsidRPr="00D263D8" w:rsidRDefault="00A01C89" w:rsidP="00562BAA">
      <w:pPr>
        <w:spacing w:after="0" w:line="240" w:lineRule="auto"/>
        <w:rPr>
          <w:color w:val="262626"/>
          <w:lang w:val="en-US"/>
        </w:rPr>
      </w:pPr>
      <w:r w:rsidRPr="00D263D8">
        <w:rPr>
          <w:color w:val="262626"/>
          <w:lang w:val="en-US"/>
        </w:rPr>
        <w:t>Lee Friedlander</w:t>
      </w:r>
    </w:p>
    <w:p w14:paraId="56B8A5FF" w14:textId="6B0EF6C9" w:rsidR="000D592E" w:rsidRPr="00D263D8" w:rsidRDefault="00A01C89" w:rsidP="00562BAA">
      <w:pPr>
        <w:spacing w:after="0" w:line="240" w:lineRule="auto"/>
        <w:rPr>
          <w:i/>
          <w:iCs/>
          <w:color w:val="262626"/>
          <w:lang w:val="en-US"/>
        </w:rPr>
      </w:pPr>
      <w:r w:rsidRPr="00D263D8">
        <w:rPr>
          <w:i/>
          <w:iCs/>
          <w:color w:val="262626"/>
          <w:lang w:val="en-US"/>
        </w:rPr>
        <w:t>Workers</w:t>
      </w:r>
    </w:p>
    <w:p w14:paraId="39485AC7" w14:textId="77777777" w:rsidR="00A01C89" w:rsidRPr="00D263D8" w:rsidRDefault="00A01C89" w:rsidP="00887D48">
      <w:pPr>
        <w:spacing w:after="0" w:line="240" w:lineRule="auto"/>
        <w:rPr>
          <w:color w:val="262626"/>
          <w:lang w:val="en-US"/>
        </w:rPr>
      </w:pPr>
      <w:r w:rsidRPr="00D263D8">
        <w:rPr>
          <w:color w:val="262626"/>
          <w:lang w:val="en-US"/>
        </w:rPr>
        <w:t>English</w:t>
      </w:r>
    </w:p>
    <w:p w14:paraId="0AB7BDBB" w14:textId="77777777" w:rsidR="008F49AC" w:rsidRPr="00D263D8" w:rsidRDefault="00A01C89" w:rsidP="00A01C89">
      <w:pPr>
        <w:spacing w:after="0" w:line="240" w:lineRule="auto"/>
        <w:rPr>
          <w:color w:val="262626"/>
          <w:lang w:val="en-US"/>
        </w:rPr>
      </w:pPr>
      <w:r w:rsidRPr="00D263D8">
        <w:rPr>
          <w:color w:val="262626"/>
          <w:lang w:val="en-US"/>
        </w:rPr>
        <w:t>196</w:t>
      </w:r>
      <w:r w:rsidR="006A44E2" w:rsidRPr="00D263D8">
        <w:rPr>
          <w:color w:val="262626"/>
          <w:lang w:val="en-US"/>
        </w:rPr>
        <w:t xml:space="preserve"> </w:t>
      </w:r>
      <w:r w:rsidRPr="00D263D8">
        <w:rPr>
          <w:color w:val="262626"/>
          <w:lang w:val="en-US"/>
        </w:rPr>
        <w:t>pages</w:t>
      </w:r>
      <w:r w:rsidR="00ED2649" w:rsidRPr="00D263D8">
        <w:rPr>
          <w:color w:val="262626"/>
          <w:lang w:val="en-US"/>
        </w:rPr>
        <w:t xml:space="preserve"> </w:t>
      </w:r>
    </w:p>
    <w:p w14:paraId="0E2D3CF3" w14:textId="1074ABBB" w:rsidR="00A01C89" w:rsidRPr="008F49AC" w:rsidRDefault="008F49AC" w:rsidP="00A01C89">
      <w:pPr>
        <w:spacing w:after="0" w:line="240" w:lineRule="auto"/>
        <w:rPr>
          <w:rFonts w:asciiTheme="minorHAnsi" w:eastAsia="Times New Roman" w:hAnsiTheme="minorHAnsi" w:cstheme="minorHAnsi"/>
          <w:lang w:val="en-US" w:eastAsia="de-DE"/>
        </w:rPr>
      </w:pPr>
      <w:r w:rsidRPr="008F49AC">
        <w:rPr>
          <w:color w:val="262626"/>
          <w:lang w:val="en-US"/>
        </w:rPr>
        <w:t xml:space="preserve">253 </w:t>
      </w:r>
      <w:r>
        <w:rPr>
          <w:color w:val="262626"/>
          <w:lang w:val="en-US"/>
        </w:rPr>
        <w:t>images</w:t>
      </w:r>
      <w:r w:rsidR="00195914" w:rsidRPr="008F49AC">
        <w:rPr>
          <w:color w:val="262626"/>
          <w:lang w:val="en-US"/>
        </w:rPr>
        <w:br/>
      </w:r>
      <w:r w:rsidR="00A01C89" w:rsidRPr="008F49AC">
        <w:rPr>
          <w:rFonts w:asciiTheme="minorHAnsi" w:eastAsia="Times New Roman" w:hAnsiTheme="minorHAnsi" w:cstheme="minorHAnsi"/>
          <w:lang w:val="en-US" w:eastAsia="de-DE"/>
        </w:rPr>
        <w:t xml:space="preserve">27.9 x 24.4 cm </w:t>
      </w:r>
    </w:p>
    <w:p w14:paraId="15585422" w14:textId="086E1AA2" w:rsidR="00887D48" w:rsidRPr="008F49AC" w:rsidRDefault="008F49AC" w:rsidP="00887D48">
      <w:pPr>
        <w:spacing w:after="0" w:line="240" w:lineRule="auto"/>
        <w:rPr>
          <w:color w:val="262626"/>
          <w:lang w:val="en-US"/>
        </w:rPr>
      </w:pPr>
      <w:r w:rsidRPr="008F49AC">
        <w:rPr>
          <w:color w:val="262626"/>
          <w:lang w:val="en-US"/>
        </w:rPr>
        <w:t>Hardcover</w:t>
      </w:r>
    </w:p>
    <w:p w14:paraId="21437A75" w14:textId="14B93C40" w:rsidR="008F49AC" w:rsidRPr="008F49AC" w:rsidRDefault="00ED2649" w:rsidP="008F49AC">
      <w:pPr>
        <w:spacing w:after="0" w:line="240" w:lineRule="auto"/>
        <w:rPr>
          <w:rFonts w:asciiTheme="minorHAnsi" w:eastAsia="Times New Roman" w:hAnsiTheme="minorHAnsi" w:cstheme="minorHAnsi"/>
          <w:lang w:val="en-US" w:eastAsia="de-DE"/>
        </w:rPr>
      </w:pPr>
      <w:r w:rsidRPr="008F49AC">
        <w:rPr>
          <w:rFonts w:eastAsia="ApercuPro-Mono" w:cs="ApercuPro-Mono"/>
          <w:color w:val="262626"/>
          <w:lang w:val="en-US"/>
        </w:rPr>
        <w:t xml:space="preserve">€ </w:t>
      </w:r>
      <w:r w:rsidR="008F49AC" w:rsidRPr="008F49AC">
        <w:rPr>
          <w:rFonts w:eastAsia="ApercuPro-Mono" w:cs="ApercuPro-Mono"/>
          <w:color w:val="262626"/>
          <w:lang w:val="en-US"/>
        </w:rPr>
        <w:t>58</w:t>
      </w:r>
      <w:r w:rsidR="000D592E" w:rsidRPr="008F49AC">
        <w:rPr>
          <w:rFonts w:eastAsia="ApercuPro-Mono" w:cs="ApercuPro-Mono"/>
          <w:color w:val="262626"/>
          <w:lang w:val="en-US"/>
        </w:rPr>
        <w:t>.00</w:t>
      </w:r>
      <w:r w:rsidRPr="008F49AC">
        <w:rPr>
          <w:color w:val="262626"/>
          <w:lang w:val="en-US"/>
        </w:rPr>
        <w:br/>
        <w:t xml:space="preserve">ISBN </w:t>
      </w:r>
      <w:r w:rsidR="00ED4BB0" w:rsidRPr="008F49AC">
        <w:rPr>
          <w:rFonts w:eastAsia="Times New Roman"/>
          <w:color w:val="262626"/>
          <w:spacing w:val="5"/>
          <w:shd w:val="clear" w:color="auto" w:fill="FFFFFF"/>
          <w:lang w:val="en-US" w:eastAsia="de-DE"/>
        </w:rPr>
        <w:t>978-3</w:t>
      </w:r>
      <w:r w:rsidR="00ED4BB0" w:rsidRPr="008F49AC">
        <w:rPr>
          <w:rFonts w:asciiTheme="minorHAnsi" w:eastAsia="Times New Roman" w:hAnsiTheme="minorHAnsi" w:cstheme="minorHAnsi"/>
          <w:color w:val="262626"/>
          <w:spacing w:val="5"/>
          <w:shd w:val="clear" w:color="auto" w:fill="FFFFFF"/>
          <w:lang w:val="en-US" w:eastAsia="de-DE"/>
        </w:rPr>
        <w:t>-</w:t>
      </w:r>
      <w:r w:rsidR="008F49AC" w:rsidRPr="008F49AC">
        <w:rPr>
          <w:rFonts w:asciiTheme="minorHAnsi" w:eastAsia="Times New Roman" w:hAnsiTheme="minorHAnsi" w:cstheme="minorHAnsi"/>
          <w:lang w:val="en-US" w:eastAsia="de-DE"/>
        </w:rPr>
        <w:t>95829-500-1</w:t>
      </w:r>
    </w:p>
    <w:p w14:paraId="128675AB" w14:textId="34BDAD4D" w:rsidR="00887D48" w:rsidRPr="008F49AC" w:rsidRDefault="00887D48" w:rsidP="00887D48">
      <w:pPr>
        <w:spacing w:after="0" w:line="240" w:lineRule="auto"/>
        <w:rPr>
          <w:rFonts w:asciiTheme="minorHAnsi" w:eastAsia="Times New Roman" w:hAnsiTheme="minorHAnsi" w:cstheme="minorHAnsi"/>
          <w:lang w:val="en-US" w:eastAsia="de-DE"/>
        </w:rPr>
      </w:pPr>
    </w:p>
    <w:sectPr w:rsidR="00887D48" w:rsidRPr="008F49AC"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599"/>
    <w:rsid w:val="00054A90"/>
    <w:rsid w:val="0008454F"/>
    <w:rsid w:val="000B0087"/>
    <w:rsid w:val="000C2A58"/>
    <w:rsid w:val="000D45AF"/>
    <w:rsid w:val="000D592E"/>
    <w:rsid w:val="000D6DB3"/>
    <w:rsid w:val="000E3D3B"/>
    <w:rsid w:val="00164D55"/>
    <w:rsid w:val="00175D9C"/>
    <w:rsid w:val="001902AA"/>
    <w:rsid w:val="00195914"/>
    <w:rsid w:val="001D152E"/>
    <w:rsid w:val="002118B2"/>
    <w:rsid w:val="002240F2"/>
    <w:rsid w:val="00226BA6"/>
    <w:rsid w:val="002355B8"/>
    <w:rsid w:val="00261115"/>
    <w:rsid w:val="00266E54"/>
    <w:rsid w:val="00272A99"/>
    <w:rsid w:val="002918AB"/>
    <w:rsid w:val="00292208"/>
    <w:rsid w:val="002D2B82"/>
    <w:rsid w:val="003235CA"/>
    <w:rsid w:val="0033130D"/>
    <w:rsid w:val="00363099"/>
    <w:rsid w:val="003A6570"/>
    <w:rsid w:val="003B4115"/>
    <w:rsid w:val="003E42D8"/>
    <w:rsid w:val="0041062B"/>
    <w:rsid w:val="00416B1F"/>
    <w:rsid w:val="0045160D"/>
    <w:rsid w:val="00470538"/>
    <w:rsid w:val="0047343A"/>
    <w:rsid w:val="00490AD4"/>
    <w:rsid w:val="004B055D"/>
    <w:rsid w:val="004B6F56"/>
    <w:rsid w:val="004D02F1"/>
    <w:rsid w:val="004D612F"/>
    <w:rsid w:val="004D7198"/>
    <w:rsid w:val="005012E2"/>
    <w:rsid w:val="00502757"/>
    <w:rsid w:val="00523417"/>
    <w:rsid w:val="005267AB"/>
    <w:rsid w:val="00535F77"/>
    <w:rsid w:val="00541658"/>
    <w:rsid w:val="005473D0"/>
    <w:rsid w:val="00562BAA"/>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47C62"/>
    <w:rsid w:val="00754A90"/>
    <w:rsid w:val="00757CB1"/>
    <w:rsid w:val="0076190F"/>
    <w:rsid w:val="007B363A"/>
    <w:rsid w:val="007C6DCE"/>
    <w:rsid w:val="007D0779"/>
    <w:rsid w:val="007D7890"/>
    <w:rsid w:val="007E1063"/>
    <w:rsid w:val="0080350D"/>
    <w:rsid w:val="00840A99"/>
    <w:rsid w:val="00866A5B"/>
    <w:rsid w:val="0087619D"/>
    <w:rsid w:val="00883095"/>
    <w:rsid w:val="00887D48"/>
    <w:rsid w:val="0089522F"/>
    <w:rsid w:val="008F49AC"/>
    <w:rsid w:val="009401F2"/>
    <w:rsid w:val="009421B8"/>
    <w:rsid w:val="00947AA4"/>
    <w:rsid w:val="009730CB"/>
    <w:rsid w:val="0097566D"/>
    <w:rsid w:val="009851C5"/>
    <w:rsid w:val="009E33E2"/>
    <w:rsid w:val="00A01C89"/>
    <w:rsid w:val="00A022D5"/>
    <w:rsid w:val="00A10BF8"/>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BD54A3"/>
    <w:rsid w:val="00C2065C"/>
    <w:rsid w:val="00C24869"/>
    <w:rsid w:val="00C25E77"/>
    <w:rsid w:val="00C25F8A"/>
    <w:rsid w:val="00C37FEB"/>
    <w:rsid w:val="00C6378A"/>
    <w:rsid w:val="00C65BDC"/>
    <w:rsid w:val="00CC749A"/>
    <w:rsid w:val="00D1059E"/>
    <w:rsid w:val="00D246AA"/>
    <w:rsid w:val="00D263D8"/>
    <w:rsid w:val="00D71805"/>
    <w:rsid w:val="00D73CA7"/>
    <w:rsid w:val="00D74A69"/>
    <w:rsid w:val="00D764C0"/>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BesuchterLink">
    <w:name w:val="FollowedHyperlink"/>
    <w:basedOn w:val="Absatz-Standardschriftart"/>
    <w:uiPriority w:val="99"/>
    <w:semiHidden/>
    <w:unhideWhenUsed/>
    <w:rsid w:val="00A01C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21515930">
      <w:bodyDiv w:val="1"/>
      <w:marLeft w:val="0"/>
      <w:marRight w:val="0"/>
      <w:marTop w:val="0"/>
      <w:marBottom w:val="0"/>
      <w:divBdr>
        <w:top w:val="none" w:sz="0" w:space="0" w:color="auto"/>
        <w:left w:val="none" w:sz="0" w:space="0" w:color="auto"/>
        <w:bottom w:val="none" w:sz="0" w:space="0" w:color="auto"/>
        <w:right w:val="none" w:sz="0" w:space="0" w:color="auto"/>
      </w:divBdr>
    </w:div>
    <w:div w:id="117375812">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8054094">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301543667">
      <w:bodyDiv w:val="1"/>
      <w:marLeft w:val="0"/>
      <w:marRight w:val="0"/>
      <w:marTop w:val="0"/>
      <w:marBottom w:val="0"/>
      <w:divBdr>
        <w:top w:val="none" w:sz="0" w:space="0" w:color="auto"/>
        <w:left w:val="none" w:sz="0" w:space="0" w:color="auto"/>
        <w:bottom w:val="none" w:sz="0" w:space="0" w:color="auto"/>
        <w:right w:val="none" w:sz="0" w:space="0" w:color="auto"/>
      </w:divBdr>
    </w:div>
    <w:div w:id="322898500">
      <w:bodyDiv w:val="1"/>
      <w:marLeft w:val="0"/>
      <w:marRight w:val="0"/>
      <w:marTop w:val="0"/>
      <w:marBottom w:val="0"/>
      <w:divBdr>
        <w:top w:val="none" w:sz="0" w:space="0" w:color="auto"/>
        <w:left w:val="none" w:sz="0" w:space="0" w:color="auto"/>
        <w:bottom w:val="none" w:sz="0" w:space="0" w:color="auto"/>
        <w:right w:val="none" w:sz="0" w:space="0" w:color="auto"/>
      </w:divBdr>
    </w:div>
    <w:div w:id="37370075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16">
          <w:marLeft w:val="0"/>
          <w:marRight w:val="0"/>
          <w:marTop w:val="0"/>
          <w:marBottom w:val="0"/>
          <w:divBdr>
            <w:top w:val="none" w:sz="0" w:space="0" w:color="auto"/>
            <w:left w:val="none" w:sz="0" w:space="0" w:color="auto"/>
            <w:bottom w:val="none" w:sz="0" w:space="0" w:color="auto"/>
            <w:right w:val="none" w:sz="0" w:space="0" w:color="auto"/>
          </w:divBdr>
          <w:divsChild>
            <w:div w:id="68467453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480968970">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556864594">
      <w:bodyDiv w:val="1"/>
      <w:marLeft w:val="0"/>
      <w:marRight w:val="0"/>
      <w:marTop w:val="0"/>
      <w:marBottom w:val="0"/>
      <w:divBdr>
        <w:top w:val="none" w:sz="0" w:space="0" w:color="auto"/>
        <w:left w:val="none" w:sz="0" w:space="0" w:color="auto"/>
        <w:bottom w:val="none" w:sz="0" w:space="0" w:color="auto"/>
        <w:right w:val="none" w:sz="0" w:space="0" w:color="auto"/>
      </w:divBdr>
    </w:div>
    <w:div w:id="593132549">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871696381">
      <w:bodyDiv w:val="1"/>
      <w:marLeft w:val="0"/>
      <w:marRight w:val="0"/>
      <w:marTop w:val="0"/>
      <w:marBottom w:val="0"/>
      <w:divBdr>
        <w:top w:val="none" w:sz="0" w:space="0" w:color="auto"/>
        <w:left w:val="none" w:sz="0" w:space="0" w:color="auto"/>
        <w:bottom w:val="none" w:sz="0" w:space="0" w:color="auto"/>
        <w:right w:val="none" w:sz="0" w:space="0" w:color="auto"/>
      </w:divBdr>
      <w:divsChild>
        <w:div w:id="19475023">
          <w:marLeft w:val="0"/>
          <w:marRight w:val="0"/>
          <w:marTop w:val="0"/>
          <w:marBottom w:val="0"/>
          <w:divBdr>
            <w:top w:val="none" w:sz="0" w:space="0" w:color="auto"/>
            <w:left w:val="none" w:sz="0" w:space="0" w:color="auto"/>
            <w:bottom w:val="none" w:sz="0" w:space="0" w:color="auto"/>
            <w:right w:val="none" w:sz="0" w:space="0" w:color="auto"/>
          </w:divBdr>
          <w:divsChild>
            <w:div w:id="10654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72376">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209142093">
      <w:bodyDiv w:val="1"/>
      <w:marLeft w:val="0"/>
      <w:marRight w:val="0"/>
      <w:marTop w:val="0"/>
      <w:marBottom w:val="0"/>
      <w:divBdr>
        <w:top w:val="none" w:sz="0" w:space="0" w:color="auto"/>
        <w:left w:val="none" w:sz="0" w:space="0" w:color="auto"/>
        <w:bottom w:val="none" w:sz="0" w:space="0" w:color="auto"/>
        <w:right w:val="none" w:sz="0" w:space="0" w:color="auto"/>
      </w:divBdr>
    </w:div>
    <w:div w:id="1445226806">
      <w:bodyDiv w:val="1"/>
      <w:marLeft w:val="0"/>
      <w:marRight w:val="0"/>
      <w:marTop w:val="0"/>
      <w:marBottom w:val="0"/>
      <w:divBdr>
        <w:top w:val="none" w:sz="0" w:space="0" w:color="auto"/>
        <w:left w:val="none" w:sz="0" w:space="0" w:color="auto"/>
        <w:bottom w:val="none" w:sz="0" w:space="0" w:color="auto"/>
        <w:right w:val="none" w:sz="0" w:space="0" w:color="auto"/>
      </w:divBdr>
    </w:div>
    <w:div w:id="15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06615594">
          <w:marLeft w:val="0"/>
          <w:marRight w:val="0"/>
          <w:marTop w:val="0"/>
          <w:marBottom w:val="0"/>
          <w:divBdr>
            <w:top w:val="none" w:sz="0" w:space="0" w:color="auto"/>
            <w:left w:val="none" w:sz="0" w:space="0" w:color="auto"/>
            <w:bottom w:val="none" w:sz="0" w:space="0" w:color="auto"/>
            <w:right w:val="none" w:sz="0" w:space="0" w:color="auto"/>
          </w:divBdr>
          <w:divsChild>
            <w:div w:id="166161862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93858444">
      <w:bodyDiv w:val="1"/>
      <w:marLeft w:val="0"/>
      <w:marRight w:val="0"/>
      <w:marTop w:val="0"/>
      <w:marBottom w:val="0"/>
      <w:divBdr>
        <w:top w:val="none" w:sz="0" w:space="0" w:color="auto"/>
        <w:left w:val="none" w:sz="0" w:space="0" w:color="auto"/>
        <w:bottom w:val="none" w:sz="0" w:space="0" w:color="auto"/>
        <w:right w:val="none" w:sz="0" w:space="0" w:color="auto"/>
      </w:divBdr>
    </w:div>
    <w:div w:id="1881283122">
      <w:bodyDiv w:val="1"/>
      <w:marLeft w:val="0"/>
      <w:marRight w:val="0"/>
      <w:marTop w:val="0"/>
      <w:marBottom w:val="0"/>
      <w:divBdr>
        <w:top w:val="none" w:sz="0" w:space="0" w:color="auto"/>
        <w:left w:val="none" w:sz="0" w:space="0" w:color="auto"/>
        <w:bottom w:val="none" w:sz="0" w:space="0" w:color="auto"/>
        <w:right w:val="none" w:sz="0" w:space="0" w:color="auto"/>
      </w:divBdr>
    </w:div>
    <w:div w:id="1926259235">
      <w:bodyDiv w:val="1"/>
      <w:marLeft w:val="0"/>
      <w:marRight w:val="0"/>
      <w:marTop w:val="0"/>
      <w:marBottom w:val="0"/>
      <w:divBdr>
        <w:top w:val="none" w:sz="0" w:space="0" w:color="auto"/>
        <w:left w:val="none" w:sz="0" w:space="0" w:color="auto"/>
        <w:bottom w:val="none" w:sz="0" w:space="0" w:color="auto"/>
        <w:right w:val="none" w:sz="0" w:space="0" w:color="auto"/>
      </w:divBdr>
      <w:divsChild>
        <w:div w:id="1676374434">
          <w:marLeft w:val="0"/>
          <w:marRight w:val="0"/>
          <w:marTop w:val="0"/>
          <w:marBottom w:val="0"/>
          <w:divBdr>
            <w:top w:val="none" w:sz="0" w:space="0" w:color="auto"/>
            <w:left w:val="none" w:sz="0" w:space="0" w:color="auto"/>
            <w:bottom w:val="none" w:sz="0" w:space="0" w:color="auto"/>
            <w:right w:val="none" w:sz="0" w:space="0" w:color="auto"/>
          </w:divBdr>
          <w:divsChild>
            <w:div w:id="407920632">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2507386">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279</Words>
  <Characters>1763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2022-04-04T12:22:00Z</cp:lastPrinted>
  <dcterms:created xsi:type="dcterms:W3CDTF">2023-07-06T14:51:00Z</dcterms:created>
  <dcterms:modified xsi:type="dcterms:W3CDTF">2023-07-07T14:54:00Z</dcterms:modified>
</cp:coreProperties>
</file>